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2F0" w:rsidRDefault="00D732F0" w:rsidP="00D732F0">
      <w:pPr>
        <w:pStyle w:val="Header"/>
        <w:tabs>
          <w:tab w:val="clear" w:pos="8931"/>
          <w:tab w:val="clear" w:pos="13892"/>
          <w:tab w:val="right" w:pos="9638"/>
        </w:tabs>
        <w:jc w:val="center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#S2-106</w:t>
      </w:r>
      <w:r>
        <w:rPr>
          <w:rFonts w:cs="Arial"/>
          <w:b/>
          <w:sz w:val="24"/>
        </w:rPr>
        <w:tab/>
        <w:t>S2-143835</w:t>
      </w:r>
    </w:p>
    <w:p w:rsidR="00D732F0" w:rsidRDefault="00D732F0" w:rsidP="00316411">
      <w:pPr>
        <w:pStyle w:val="Header"/>
        <w:pBdr>
          <w:bottom w:val="single" w:sz="6" w:space="0" w:color="auto"/>
        </w:pBdr>
        <w:tabs>
          <w:tab w:val="clear" w:pos="8931"/>
          <w:tab w:val="clear" w:pos="13892"/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17 - 21 November 2014, San Francisco, USA</w:t>
      </w:r>
    </w:p>
    <w:p w:rsidR="00D732F0" w:rsidRDefault="00D732F0" w:rsidP="00AD50BF">
      <w:pPr>
        <w:pStyle w:val="Header"/>
        <w:tabs>
          <w:tab w:val="right" w:pos="9356"/>
        </w:tabs>
        <w:jc w:val="center"/>
      </w:pPr>
    </w:p>
    <w:p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A74A54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Content>
              <w:p w:rsidR="00A74A54" w:rsidRDefault="0053556D" w:rsidP="00785313">
                <w:pPr>
                  <w:pStyle w:val="TableText"/>
                </w:pPr>
                <w:r w:rsidRPr="0053556D">
                  <w:rPr>
                    <w:lang w:val="en-US" w:eastAsia="ja-JP"/>
                  </w:rPr>
                  <w:t>T-ADS for UEs supporting access to IMS via WLAN connected to EPC using S2b or S2a</w:t>
                </w:r>
              </w:p>
            </w:sdtContent>
          </w:sdt>
        </w:tc>
      </w:tr>
    </w:tbl>
    <w:p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sdt>
            <w:sdtPr>
              <w:rPr>
                <w:rFonts w:eastAsia="MS Mincho" w:hint="eastAsia"/>
                <w:lang w:eastAsia="ja-JP"/>
              </w:rPr>
              <w:alias w:val="Meeting Name and Number Text"/>
              <w:tag w:val="GSMAMeetingNameAndNumberText"/>
              <w:id w:val="-1078584304"/>
              <w:placeholder>
                <w:docPart w:val="94F9B70CCDC84027AAD2F531C2B63FDA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Content>
              <w:p w:rsidR="0058060A" w:rsidRPr="00C201D7" w:rsidRDefault="00D37F49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val="fr-FR" w:eastAsia="ja-JP"/>
                  </w:rPr>
                  <w:t>RiLTE40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eastAsia="MS Mincho" w:hint="eastAsia"/>
                <w:lang w:eastAsia="ja-JP"/>
              </w:rPr>
              <w:alias w:val="Meeting Date"/>
              <w:tag w:val="GSMAMeetingDate"/>
              <w:id w:val="641703243"/>
              <w:placeholder>
                <w:docPart w:val="2E4FB87B4CC647FDA4D36547A1B96BA6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4-09-03T01:00:00Z">
                <w:dateFormat w:val="yyyy-MM-dd"/>
                <w:lid w:val="sv-SE"/>
                <w:storeMappedDataAs w:val="dateTime"/>
                <w:calendar w:val="gregorian"/>
              </w:date>
            </w:sdtPr>
            <w:sdtContent>
              <w:p w:rsidR="0058060A" w:rsidRPr="00C201D7" w:rsidRDefault="00D37F49" w:rsidP="0058060A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val="sv-SE" w:eastAsia="ja-JP"/>
                  </w:rPr>
                  <w:t>2014-09-03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eastAsia="MS Mincho" w:hint="eastAsia"/>
                <w:lang w:eastAsia="ja-JP"/>
              </w:rPr>
              <w:alias w:val="Meeting Location"/>
              <w:tag w:val="GSMAMeetingLocation"/>
              <w:id w:val="-557238988"/>
              <w:placeholder>
                <w:docPart w:val="463F236D03DB4D86A903644500315001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Content>
              <w:p w:rsidR="0058060A" w:rsidRPr="00C201D7" w:rsidRDefault="00D37F49" w:rsidP="00D37F49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val="fr-FR" w:eastAsia="ja-JP"/>
                  </w:rPr>
                  <w:t>Conference Call</w:t>
                </w:r>
              </w:p>
            </w:sdtContent>
          </w:sdt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sdt>
            <w:sdtPr>
              <w:rPr>
                <w:rFonts w:eastAsia="MS Mincho" w:hint="eastAsia"/>
                <w:lang w:eastAsia="ja-JP"/>
              </w:rPr>
              <w:alias w:val="Meeting Document Number"/>
              <w:tag w:val="GSMAMeetingItemNumber"/>
              <w:id w:val="82510005"/>
              <w:placeholder>
                <w:docPart w:val="A0E62C0512C24F84997FEEC814F7EAC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:rsidR="0058060A" w:rsidRPr="00C201D7" w:rsidRDefault="00D37F49" w:rsidP="00D37F49">
                <w:pPr>
                  <w:pStyle w:val="TableText"/>
                  <w:rPr>
                    <w:rFonts w:eastAsia="MS Mincho"/>
                    <w:lang w:eastAsia="ja-JP"/>
                  </w:rPr>
                </w:pPr>
                <w:r w:rsidRPr="00D37F49">
                  <w:rPr>
                    <w:rFonts w:eastAsia="MS Mincho"/>
                    <w:lang w:val="fr-FR" w:eastAsia="ja-JP"/>
                  </w:rPr>
                  <w:t>RILTE40 Doc_116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eastAsia="MS Mincho" w:hint="eastAsia"/>
                <w:lang w:eastAsia="ja-JP"/>
              </w:rPr>
              <w:alias w:val="Document Creation Date"/>
              <w:tag w:val="GSMADocumentCreatedDate"/>
              <w:id w:val="115719691"/>
              <w:placeholder>
                <w:docPart w:val="6330D81EE4A846B2AE2634BD86BB3EFC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<w:date w:fullDate="2014-09-19T00:00:00Z">
                <w:dateFormat w:val="yyyy-MM-dd"/>
                <w:lid w:val="sv-SE"/>
                <w:storeMappedDataAs w:val="dateTime"/>
                <w:calendar w:val="gregorian"/>
              </w:date>
            </w:sdtPr>
            <w:sdtEndPr>
              <w:rPr>
                <w:rFonts w:hint="default"/>
              </w:rPr>
            </w:sdtEndPr>
            <w:sdtContent>
              <w:p w:rsidR="0058060A" w:rsidRDefault="00D732F0" w:rsidP="001202FC">
                <w:pPr>
                  <w:pStyle w:val="TableText"/>
                </w:pPr>
                <w:r>
                  <w:rPr>
                    <w:rFonts w:eastAsia="MS Mincho"/>
                    <w:lang w:val="sv-SE" w:eastAsia="ja-JP"/>
                  </w:rPr>
                  <w:t>2014-09-19</w:t>
                </w:r>
              </w:p>
            </w:sdtContent>
          </w:sdt>
        </w:tc>
        <w:tc>
          <w:tcPr>
            <w:tcW w:w="3008" w:type="dxa"/>
          </w:tcPr>
          <w:p w:rsidR="0058060A" w:rsidRPr="00C201D7" w:rsidRDefault="00C674D7" w:rsidP="00C674D7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 xml:space="preserve">Ralf Keller – Ericsson 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58060A" w:rsidRPr="00C201D7" w:rsidRDefault="00B208B8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IREG RiLTE</w:t>
            </w:r>
          </w:p>
        </w:tc>
        <w:tc>
          <w:tcPr>
            <w:tcW w:w="3228" w:type="dxa"/>
          </w:tcPr>
          <w:p w:rsidR="0058060A" w:rsidRPr="00C201D7" w:rsidRDefault="0058060A" w:rsidP="001202FC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:rsidR="0058060A" w:rsidRPr="0062734F" w:rsidRDefault="00C674D7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 w:rsidRPr="00C674D7">
              <w:rPr>
                <w:rFonts w:eastAsia="MS Mincho"/>
                <w:i/>
                <w:lang w:eastAsia="ja-JP"/>
              </w:rPr>
              <w:t>GSMALiaisons@gsma.com</w:t>
            </w:r>
          </w:p>
        </w:tc>
      </w:tr>
      <w:tr w:rsidR="0058060A" w:rsidTr="0058060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Content>
              <w:p w:rsidR="0058060A" w:rsidRPr="00C201D7" w:rsidRDefault="00B208B8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val="fr-FR" w:eastAsia="ja-JP"/>
                  </w:rPr>
                  <w:t>Non-confidential</w:t>
                </w:r>
              </w:p>
            </w:sdtContent>
          </w:sdt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58060A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936AC9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3GPP SA2</w:t>
            </w:r>
          </w:p>
        </w:tc>
      </w:tr>
    </w:tbl>
    <w:p w:rsidR="00FC0FBE" w:rsidRDefault="00FC0FBE" w:rsidP="0058060A">
      <w:pPr>
        <w:pStyle w:val="NormalParagraph"/>
        <w:rPr>
          <w:lang w:val="en-IE"/>
        </w:rPr>
      </w:pPr>
    </w:p>
    <w:p w:rsidR="00D34200" w:rsidRDefault="00D34200" w:rsidP="00D34200">
      <w:pPr>
        <w:pStyle w:val="Heading1"/>
      </w:pPr>
      <w:bookmarkStart w:id="0" w:name="_Toc327548005"/>
      <w:bookmarkStart w:id="1" w:name="_Toc327548205"/>
      <w:bookmarkStart w:id="2" w:name="_Toc330993688"/>
      <w:r>
        <w:t>Introduction</w:t>
      </w:r>
      <w:bookmarkStart w:id="3" w:name="_GoBack"/>
      <w:bookmarkEnd w:id="3"/>
    </w:p>
    <w:p w:rsidR="00327733" w:rsidRDefault="00327733" w:rsidP="00D20D7D">
      <w:pPr>
        <w:pStyle w:val="NormalParagraph"/>
        <w:rPr>
          <w:rFonts w:eastAsia="MS Mincho"/>
          <w:lang w:eastAsia="ja-JP"/>
        </w:rPr>
      </w:pPr>
      <w:r w:rsidRPr="00C201D7">
        <w:rPr>
          <w:rFonts w:eastAsia="MS Mincho" w:hint="eastAsia"/>
          <w:lang w:eastAsia="ja-JP"/>
        </w:rPr>
        <w:t xml:space="preserve">IREG </w:t>
      </w:r>
      <w:r>
        <w:rPr>
          <w:rFonts w:eastAsia="MS Mincho"/>
          <w:lang w:eastAsia="ja-JP"/>
        </w:rPr>
        <w:t xml:space="preserve">RiLTE is working on </w:t>
      </w:r>
      <w:r w:rsidRPr="00327733">
        <w:rPr>
          <w:rFonts w:eastAsia="MS Mincho"/>
          <w:lang w:eastAsia="ja-JP"/>
        </w:rPr>
        <w:t xml:space="preserve">IMS Profile for Voice, Video and SMS over </w:t>
      </w:r>
      <w:r>
        <w:rPr>
          <w:rFonts w:eastAsia="MS Mincho"/>
          <w:lang w:eastAsia="ja-JP"/>
        </w:rPr>
        <w:t xml:space="preserve">WLAN, where the WLAN is either </w:t>
      </w:r>
      <w:r w:rsidRPr="00327733">
        <w:rPr>
          <w:rFonts w:eastAsia="MS Mincho"/>
          <w:lang w:eastAsia="ja-JP"/>
        </w:rPr>
        <w:t xml:space="preserve">WLAN </w:t>
      </w:r>
      <w:r>
        <w:rPr>
          <w:rFonts w:eastAsia="MS Mincho"/>
          <w:lang w:eastAsia="ja-JP"/>
        </w:rPr>
        <w:t xml:space="preserve">connected </w:t>
      </w:r>
      <w:r w:rsidRPr="00327733">
        <w:rPr>
          <w:rFonts w:eastAsia="MS Mincho"/>
          <w:lang w:eastAsia="ja-JP"/>
        </w:rPr>
        <w:t>to EPC</w:t>
      </w:r>
      <w:r>
        <w:rPr>
          <w:rFonts w:eastAsia="MS Mincho"/>
          <w:lang w:eastAsia="ja-JP"/>
        </w:rPr>
        <w:t xml:space="preserve"> using </w:t>
      </w:r>
      <w:r w:rsidRPr="00327733">
        <w:rPr>
          <w:rFonts w:eastAsia="MS Mincho"/>
          <w:lang w:eastAsia="ja-JP"/>
        </w:rPr>
        <w:t xml:space="preserve">S2a </w:t>
      </w:r>
      <w:r w:rsidR="00B3086D">
        <w:rPr>
          <w:rFonts w:eastAsia="MS Mincho"/>
          <w:lang w:eastAsia="ja-JP"/>
        </w:rPr>
        <w:t xml:space="preserve">interface </w:t>
      </w:r>
      <w:r w:rsidRPr="00327733">
        <w:rPr>
          <w:rFonts w:eastAsia="MS Mincho"/>
          <w:lang w:eastAsia="ja-JP"/>
        </w:rPr>
        <w:t xml:space="preserve">or </w:t>
      </w:r>
      <w:r>
        <w:rPr>
          <w:rFonts w:eastAsia="MS Mincho"/>
          <w:lang w:eastAsia="ja-JP"/>
        </w:rPr>
        <w:t xml:space="preserve">WLAN connected to EPC using </w:t>
      </w:r>
      <w:r w:rsidRPr="00327733">
        <w:rPr>
          <w:rFonts w:eastAsia="MS Mincho"/>
          <w:lang w:eastAsia="ja-JP"/>
        </w:rPr>
        <w:t>S2b interface</w:t>
      </w:r>
      <w:r>
        <w:rPr>
          <w:rFonts w:eastAsia="MS Mincho"/>
          <w:lang w:eastAsia="ja-JP"/>
        </w:rPr>
        <w:t>.</w:t>
      </w:r>
    </w:p>
    <w:bookmarkEnd w:id="0"/>
    <w:bookmarkEnd w:id="1"/>
    <w:bookmarkEnd w:id="2"/>
    <w:p w:rsidR="001065C3" w:rsidRDefault="001065C3" w:rsidP="00D20D7D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It has been noticed that</w:t>
      </w:r>
      <w:r w:rsidR="0053556D">
        <w:rPr>
          <w:rFonts w:eastAsia="MS Mincho"/>
          <w:lang w:eastAsia="ja-JP"/>
        </w:rPr>
        <w:t xml:space="preserve"> T-ADS has been specified in 3GPP so far only for 3GPP accesses but not for the case that IMS is used over </w:t>
      </w:r>
      <w:r w:rsidR="00785313">
        <w:rPr>
          <w:rFonts w:eastAsia="MS Mincho"/>
          <w:lang w:eastAsia="ja-JP"/>
        </w:rPr>
        <w:t xml:space="preserve">WLAN connected to EPC using </w:t>
      </w:r>
      <w:r>
        <w:rPr>
          <w:rFonts w:eastAsia="MS Mincho"/>
          <w:lang w:eastAsia="ja-JP"/>
        </w:rPr>
        <w:t>S2b</w:t>
      </w:r>
      <w:r w:rsidR="002A2E03">
        <w:rPr>
          <w:rFonts w:eastAsia="MS Mincho"/>
          <w:lang w:eastAsia="ja-JP"/>
        </w:rPr>
        <w:t xml:space="preserve"> or S2a</w:t>
      </w:r>
      <w:r>
        <w:rPr>
          <w:rFonts w:eastAsia="MS Mincho"/>
          <w:lang w:eastAsia="ja-JP"/>
        </w:rPr>
        <w:t>.</w:t>
      </w:r>
    </w:p>
    <w:p w:rsidR="0053556D" w:rsidRDefault="0053556D" w:rsidP="0053556D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GSMA IREG RILTE has discussed whether a solution could be roughly as follows:</w:t>
      </w:r>
    </w:p>
    <w:p w:rsidR="00170BE0" w:rsidRPr="0053556D" w:rsidRDefault="00AE4227" w:rsidP="00D465E9">
      <w:pPr>
        <w:pStyle w:val="NormalParagraph"/>
        <w:numPr>
          <w:ilvl w:val="0"/>
          <w:numId w:val="20"/>
        </w:numPr>
        <w:rPr>
          <w:rFonts w:eastAsia="MS Mincho"/>
          <w:lang w:val="en-US" w:eastAsia="ja-JP"/>
        </w:rPr>
      </w:pPr>
      <w:r w:rsidRPr="0053556D">
        <w:rPr>
          <w:rFonts w:eastAsia="MS Mincho"/>
          <w:lang w:val="en-US" w:eastAsia="ja-JP"/>
        </w:rPr>
        <w:t xml:space="preserve">The UE must perform a SIP re-register every time the IMS APN is moved between </w:t>
      </w:r>
      <w:r w:rsidR="00D465E9">
        <w:rPr>
          <w:rFonts w:eastAsia="MS Mincho"/>
          <w:lang w:val="en-US" w:eastAsia="ja-JP"/>
        </w:rPr>
        <w:t>WLAN</w:t>
      </w:r>
      <w:r w:rsidR="00D465E9" w:rsidRPr="0053556D">
        <w:rPr>
          <w:rFonts w:eastAsia="MS Mincho"/>
          <w:lang w:val="en-US" w:eastAsia="ja-JP"/>
        </w:rPr>
        <w:t xml:space="preserve"> </w:t>
      </w:r>
      <w:r w:rsidRPr="0053556D">
        <w:rPr>
          <w:rFonts w:eastAsia="MS Mincho"/>
          <w:lang w:val="en-US" w:eastAsia="ja-JP"/>
        </w:rPr>
        <w:t>and 3GPP access</w:t>
      </w:r>
    </w:p>
    <w:p w:rsidR="007106C3" w:rsidRPr="007106C3" w:rsidRDefault="00AE4227" w:rsidP="007106C3">
      <w:pPr>
        <w:pStyle w:val="NormalParagraph"/>
        <w:numPr>
          <w:ilvl w:val="1"/>
          <w:numId w:val="20"/>
        </w:numPr>
        <w:rPr>
          <w:rFonts w:eastAsia="MS Mincho"/>
          <w:lang w:val="en-US" w:eastAsia="ja-JP"/>
        </w:rPr>
      </w:pPr>
      <w:r w:rsidRPr="0053556D">
        <w:rPr>
          <w:rFonts w:eastAsia="MS Mincho"/>
          <w:lang w:val="en-US" w:eastAsia="ja-JP"/>
        </w:rPr>
        <w:lastRenderedPageBreak/>
        <w:t xml:space="preserve">No need to </w:t>
      </w:r>
      <w:r w:rsidR="00D465E9">
        <w:rPr>
          <w:rFonts w:eastAsia="MS Mincho"/>
          <w:lang w:val="en-US" w:eastAsia="ja-JP"/>
        </w:rPr>
        <w:t xml:space="preserve">perform SIP </w:t>
      </w:r>
      <w:r w:rsidRPr="0053556D">
        <w:rPr>
          <w:rFonts w:eastAsia="MS Mincho"/>
          <w:lang w:val="en-US" w:eastAsia="ja-JP"/>
        </w:rPr>
        <w:t>re-register when changing between 3GPP accesses (as today)</w:t>
      </w:r>
    </w:p>
    <w:p w:rsidR="0053556D" w:rsidRDefault="007106C3" w:rsidP="00D465E9">
      <w:pPr>
        <w:pStyle w:val="NormalParagraph"/>
        <w:numPr>
          <w:ilvl w:val="0"/>
          <w:numId w:val="20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Either the PANI or t</w:t>
      </w:r>
      <w:r w:rsidR="00DF624B">
        <w:rPr>
          <w:rFonts w:eastAsia="MS Mincho"/>
          <w:lang w:val="en-US" w:eastAsia="ja-JP"/>
        </w:rPr>
        <w:t xml:space="preserve">he </w:t>
      </w:r>
      <w:r w:rsidR="0053556D" w:rsidRPr="0053556D">
        <w:rPr>
          <w:rFonts w:eastAsia="MS Mincho"/>
          <w:lang w:val="en-US" w:eastAsia="ja-JP"/>
        </w:rPr>
        <w:t>feature tag “</w:t>
      </w:r>
      <w:r w:rsidR="006A4CB0">
        <w:rPr>
          <w:rFonts w:eastAsia="MS Mincho"/>
          <w:lang w:val="en-US" w:eastAsia="ja-JP"/>
        </w:rPr>
        <w:t>+</w:t>
      </w:r>
      <w:r w:rsidR="0053556D" w:rsidRPr="0053556D">
        <w:rPr>
          <w:rFonts w:eastAsia="MS Mincho"/>
          <w:lang w:eastAsia="ja-JP"/>
        </w:rPr>
        <w:t xml:space="preserve">g.3gpp.accesstype” </w:t>
      </w:r>
      <w:r w:rsidR="0053556D" w:rsidRPr="0053556D">
        <w:rPr>
          <w:rFonts w:eastAsia="MS Mincho"/>
          <w:lang w:val="en-US" w:eastAsia="ja-JP"/>
        </w:rPr>
        <w:t xml:space="preserve">in the latest </w:t>
      </w:r>
      <w:r w:rsidR="00D465E9">
        <w:rPr>
          <w:rFonts w:eastAsia="MS Mincho"/>
          <w:lang w:val="en-US" w:eastAsia="ja-JP"/>
        </w:rPr>
        <w:t>3</w:t>
      </w:r>
      <w:r w:rsidR="00D465E9" w:rsidRPr="00D465E9">
        <w:rPr>
          <w:rFonts w:eastAsia="MS Mincho"/>
          <w:vertAlign w:val="superscript"/>
          <w:lang w:val="en-US" w:eastAsia="ja-JP"/>
        </w:rPr>
        <w:t>rd</w:t>
      </w:r>
      <w:r w:rsidR="00D465E9">
        <w:rPr>
          <w:rFonts w:eastAsia="MS Mincho"/>
          <w:lang w:val="en-US" w:eastAsia="ja-JP"/>
        </w:rPr>
        <w:t xml:space="preserve"> party register</w:t>
      </w:r>
      <w:r w:rsidR="0053556D" w:rsidRPr="0053556D">
        <w:rPr>
          <w:rFonts w:eastAsia="MS Mincho"/>
          <w:lang w:val="en-US" w:eastAsia="ja-JP"/>
        </w:rPr>
        <w:t xml:space="preserve"> </w:t>
      </w:r>
      <w:r w:rsidR="0053556D">
        <w:rPr>
          <w:rFonts w:eastAsia="MS Mincho"/>
          <w:lang w:val="en-US" w:eastAsia="ja-JP"/>
        </w:rPr>
        <w:t xml:space="preserve">is used by SCC AS </w:t>
      </w:r>
      <w:r w:rsidR="0053556D" w:rsidRPr="0053556D">
        <w:rPr>
          <w:rFonts w:eastAsia="MS Mincho"/>
          <w:lang w:val="en-US" w:eastAsia="ja-JP"/>
        </w:rPr>
        <w:t xml:space="preserve">to differentiate whether the UE is on </w:t>
      </w:r>
      <w:r w:rsidR="00D465E9">
        <w:rPr>
          <w:rFonts w:eastAsia="MS Mincho"/>
          <w:lang w:val="en-US" w:eastAsia="ja-JP"/>
        </w:rPr>
        <w:t>WLAN</w:t>
      </w:r>
      <w:r w:rsidR="00D465E9" w:rsidRPr="0053556D">
        <w:rPr>
          <w:rFonts w:eastAsia="MS Mincho"/>
          <w:lang w:val="en-US" w:eastAsia="ja-JP"/>
        </w:rPr>
        <w:t xml:space="preserve"> </w:t>
      </w:r>
      <w:r w:rsidR="0053556D" w:rsidRPr="0053556D">
        <w:rPr>
          <w:rFonts w:eastAsia="MS Mincho"/>
          <w:lang w:val="en-US" w:eastAsia="ja-JP"/>
        </w:rPr>
        <w:t>or on cellular access</w:t>
      </w:r>
      <w:r w:rsidR="0053556D">
        <w:rPr>
          <w:rFonts w:eastAsia="MS Mincho"/>
          <w:lang w:val="en-US" w:eastAsia="ja-JP"/>
        </w:rPr>
        <w:t>.</w:t>
      </w:r>
    </w:p>
    <w:p w:rsidR="00153E2F" w:rsidRPr="0053556D" w:rsidRDefault="00B3086D" w:rsidP="00D465E9">
      <w:pPr>
        <w:pStyle w:val="NormalParagraph"/>
        <w:numPr>
          <w:ilvl w:val="0"/>
          <w:numId w:val="20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Currently standardized </w:t>
      </w:r>
      <w:r w:rsidR="0053556D" w:rsidRPr="0053556D">
        <w:rPr>
          <w:rFonts w:eastAsia="MS Mincho"/>
          <w:lang w:val="en-US" w:eastAsia="ja-JP"/>
        </w:rPr>
        <w:t xml:space="preserve">T-ADS procedure is used when UE is not on </w:t>
      </w:r>
      <w:r w:rsidR="00D465E9">
        <w:rPr>
          <w:rFonts w:eastAsia="MS Mincho"/>
          <w:lang w:val="en-US" w:eastAsia="ja-JP"/>
        </w:rPr>
        <w:t>WLAN</w:t>
      </w:r>
      <w:r w:rsidR="00153E2F" w:rsidRPr="0053556D">
        <w:rPr>
          <w:rFonts w:eastAsia="MS Mincho"/>
          <w:lang w:eastAsia="ja-JP"/>
        </w:rPr>
        <w:t>.</w:t>
      </w:r>
    </w:p>
    <w:p w:rsidR="00153E2F" w:rsidRPr="00D465E9" w:rsidRDefault="0053556D" w:rsidP="00D465E9">
      <w:pPr>
        <w:pStyle w:val="NormalParagraph"/>
        <w:numPr>
          <w:ilvl w:val="0"/>
          <w:numId w:val="20"/>
        </w:numPr>
        <w:rPr>
          <w:rFonts w:eastAsia="MS Mincho"/>
          <w:lang w:val="en-US" w:eastAsia="ja-JP"/>
        </w:rPr>
      </w:pPr>
      <w:r>
        <w:rPr>
          <w:rFonts w:eastAsia="MS Mincho"/>
          <w:lang w:eastAsia="ja-JP"/>
        </w:rPr>
        <w:t xml:space="preserve">The </w:t>
      </w:r>
      <w:r w:rsidR="00D465E9">
        <w:rPr>
          <w:rFonts w:eastAsia="MS Mincho"/>
          <w:lang w:val="en-US" w:eastAsia="ja-JP"/>
        </w:rPr>
        <w:t>WLAN</w:t>
      </w:r>
      <w:r w:rsidR="00D465E9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access is selected when the UE is on </w:t>
      </w:r>
      <w:r w:rsidR="00D465E9">
        <w:rPr>
          <w:rFonts w:eastAsia="MS Mincho"/>
          <w:lang w:val="en-US" w:eastAsia="ja-JP"/>
        </w:rPr>
        <w:t>WLAN</w:t>
      </w:r>
      <w:r>
        <w:rPr>
          <w:rFonts w:eastAsia="MS Mincho"/>
          <w:lang w:eastAsia="ja-JP"/>
        </w:rPr>
        <w:t>.</w:t>
      </w:r>
    </w:p>
    <w:p w:rsidR="00D465E9" w:rsidRPr="0053556D" w:rsidRDefault="00D465E9" w:rsidP="00D465E9">
      <w:pPr>
        <w:pStyle w:val="NormalParagrap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GSMA IREG RILTE also discussed that there might be cases when the UE cannot perform SIP re-register when leaving WLAN.</w:t>
      </w:r>
      <w:r w:rsidR="00EB576D">
        <w:rPr>
          <w:rFonts w:eastAsia="MS Mincho"/>
          <w:lang w:val="en-US" w:eastAsia="ja-JP"/>
        </w:rPr>
        <w:t xml:space="preserve"> </w:t>
      </w:r>
    </w:p>
    <w:p w:rsidR="00D34200" w:rsidRPr="00D34200" w:rsidRDefault="00D34200" w:rsidP="00D34200">
      <w:pPr>
        <w:pStyle w:val="Heading1"/>
      </w:pPr>
      <w:r>
        <w:t>Actions required</w:t>
      </w:r>
    </w:p>
    <w:p w:rsidR="00153E2F" w:rsidRDefault="003F70BB" w:rsidP="001065C3">
      <w:pPr>
        <w:pStyle w:val="NormalParagraph"/>
        <w:rPr>
          <w:rFonts w:eastAsia="MS Mincho"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1065C3">
        <w:rPr>
          <w:rFonts w:eastAsia="MS Mincho"/>
          <w:b/>
          <w:lang w:eastAsia="ja-JP"/>
        </w:rPr>
        <w:t>3GPP</w:t>
      </w:r>
      <w:r w:rsidR="00936AC9">
        <w:rPr>
          <w:rFonts w:eastAsia="MS Mincho"/>
          <w:b/>
          <w:lang w:eastAsia="ja-JP"/>
        </w:rPr>
        <w:t xml:space="preserve"> SA2</w:t>
      </w:r>
      <w:r w:rsidRPr="00C201D7">
        <w:rPr>
          <w:rFonts w:eastAsia="MS Mincho" w:hint="eastAsia"/>
          <w:b/>
          <w:lang w:eastAsia="ja-JP"/>
        </w:rPr>
        <w:t>:</w:t>
      </w:r>
      <w:r w:rsidR="001065C3">
        <w:rPr>
          <w:rFonts w:eastAsia="MS Mincho"/>
          <w:b/>
          <w:lang w:eastAsia="ja-JP"/>
        </w:rPr>
        <w:t xml:space="preserve"> </w:t>
      </w:r>
      <w:r w:rsidR="0053556D" w:rsidRPr="0053556D">
        <w:rPr>
          <w:rFonts w:eastAsia="MS Mincho"/>
          <w:lang w:eastAsia="ja-JP"/>
        </w:rPr>
        <w:t>GSMA</w:t>
      </w:r>
      <w:r w:rsidR="0053556D">
        <w:rPr>
          <w:rFonts w:eastAsia="MS Mincho"/>
          <w:b/>
          <w:lang w:eastAsia="ja-JP"/>
        </w:rPr>
        <w:t xml:space="preserve"> </w:t>
      </w:r>
      <w:r w:rsidR="001065C3">
        <w:rPr>
          <w:rFonts w:eastAsia="MS Mincho"/>
          <w:lang w:eastAsia="ja-JP"/>
        </w:rPr>
        <w:t>IREG RiLTE kindly request</w:t>
      </w:r>
      <w:r w:rsidR="00B3086D">
        <w:rPr>
          <w:rFonts w:eastAsia="MS Mincho"/>
          <w:lang w:eastAsia="ja-JP"/>
        </w:rPr>
        <w:t>s</w:t>
      </w:r>
      <w:r w:rsidR="001065C3">
        <w:rPr>
          <w:rFonts w:eastAsia="MS Mincho"/>
          <w:lang w:eastAsia="ja-JP"/>
        </w:rPr>
        <w:t xml:space="preserve"> 3GPP </w:t>
      </w:r>
      <w:r w:rsidR="00936AC9">
        <w:rPr>
          <w:rFonts w:eastAsia="MS Mincho"/>
          <w:lang w:eastAsia="ja-JP"/>
        </w:rPr>
        <w:t>SA2</w:t>
      </w:r>
      <w:r w:rsidR="00B208B8">
        <w:rPr>
          <w:rFonts w:eastAsia="MS Mincho"/>
          <w:lang w:eastAsia="ja-JP"/>
        </w:rPr>
        <w:t xml:space="preserve"> </w:t>
      </w:r>
      <w:r w:rsidR="001065C3">
        <w:rPr>
          <w:rFonts w:eastAsia="MS Mincho"/>
          <w:lang w:eastAsia="ja-JP"/>
        </w:rPr>
        <w:t xml:space="preserve">to </w:t>
      </w:r>
      <w:r w:rsidR="0053556D">
        <w:rPr>
          <w:rFonts w:eastAsia="MS Mincho"/>
          <w:lang w:eastAsia="ja-JP"/>
        </w:rPr>
        <w:t xml:space="preserve">specify a </w:t>
      </w:r>
      <w:r w:rsidR="00A71FDF">
        <w:rPr>
          <w:rFonts w:eastAsia="MS Mincho"/>
          <w:lang w:eastAsia="ja-JP"/>
        </w:rPr>
        <w:t xml:space="preserve">T-ADS </w:t>
      </w:r>
      <w:r w:rsidR="0053556D">
        <w:rPr>
          <w:rFonts w:eastAsia="MS Mincho"/>
          <w:lang w:eastAsia="ja-JP"/>
        </w:rPr>
        <w:t xml:space="preserve">solution for </w:t>
      </w:r>
      <w:r w:rsidR="0053556D">
        <w:rPr>
          <w:lang w:val="cs-CZ" w:eastAsia="ja-JP"/>
        </w:rPr>
        <w:t>UEs supporting access to IMS via WLAN connected to EPC using S2b or S2a</w:t>
      </w:r>
      <w:r w:rsidR="00D465E9">
        <w:rPr>
          <w:lang w:val="cs-CZ" w:eastAsia="ja-JP"/>
        </w:rPr>
        <w:t>, taking the above consideration into account.</w:t>
      </w:r>
    </w:p>
    <w:p w:rsidR="003F70BB" w:rsidRPr="00C201D7" w:rsidRDefault="003F70BB" w:rsidP="003F70BB">
      <w:pPr>
        <w:pStyle w:val="NormalParagraph"/>
        <w:rPr>
          <w:rFonts w:eastAsia="MS Mincho"/>
          <w:b/>
          <w:lang w:eastAsia="ja-JP"/>
        </w:rPr>
      </w:pPr>
    </w:p>
    <w:sectPr w:rsidR="003F70BB" w:rsidRPr="00C201D7" w:rsidSect="007D4437">
      <w:headerReference w:type="even" r:id="rId14"/>
      <w:headerReference w:type="default" r:id="rId15"/>
      <w:footerReference w:type="default" r:id="rId16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EA7" w:rsidRDefault="00F52EA7">
      <w:r>
        <w:separator/>
      </w:r>
    </w:p>
    <w:p w:rsidR="00F52EA7" w:rsidRDefault="00F52EA7"/>
    <w:p w:rsidR="00F52EA7" w:rsidRDefault="00F52EA7"/>
    <w:p w:rsidR="00F52EA7" w:rsidRDefault="00F52EA7"/>
    <w:p w:rsidR="00F52EA7" w:rsidRDefault="00F52EA7"/>
    <w:p w:rsidR="00F52EA7" w:rsidRDefault="00F52EA7"/>
    <w:p w:rsidR="00F52EA7" w:rsidRDefault="00F52EA7"/>
    <w:p w:rsidR="00F52EA7" w:rsidRDefault="00F52EA7"/>
    <w:p w:rsidR="00F52EA7" w:rsidRDefault="00F52EA7"/>
  </w:endnote>
  <w:endnote w:type="continuationSeparator" w:id="0">
    <w:p w:rsidR="00F52EA7" w:rsidRDefault="00F52EA7">
      <w:r>
        <w:continuationSeparator/>
      </w:r>
    </w:p>
    <w:p w:rsidR="00F52EA7" w:rsidRDefault="00F52EA7"/>
    <w:p w:rsidR="00F52EA7" w:rsidRDefault="00F52EA7"/>
    <w:p w:rsidR="00F52EA7" w:rsidRDefault="00F52EA7"/>
    <w:p w:rsidR="00F52EA7" w:rsidRDefault="00F52EA7"/>
    <w:p w:rsidR="00F52EA7" w:rsidRDefault="00F52EA7"/>
    <w:p w:rsidR="00F52EA7" w:rsidRDefault="00F52EA7"/>
    <w:p w:rsidR="00F52EA7" w:rsidRDefault="00F52EA7"/>
    <w:p w:rsidR="00F52EA7" w:rsidRDefault="00F52EA7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:rsidR="00C66843" w:rsidRDefault="00C66843" w:rsidP="00DB7D27">
    <w:pPr>
      <w:ind w:left="-851"/>
      <w:rPr>
        <w:i/>
        <w:sz w:val="20"/>
      </w:rPr>
    </w:pPr>
  </w:p>
  <w:p w:rsidR="00C66843" w:rsidRPr="00DB7D27" w:rsidRDefault="00C66843" w:rsidP="00DB7D2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EA7" w:rsidRDefault="00F52EA7">
      <w:r>
        <w:separator/>
      </w:r>
    </w:p>
    <w:p w:rsidR="00F52EA7" w:rsidRDefault="00F52EA7"/>
    <w:p w:rsidR="00F52EA7" w:rsidRDefault="00F52EA7"/>
    <w:p w:rsidR="00F52EA7" w:rsidRDefault="00F52EA7"/>
    <w:p w:rsidR="00F52EA7" w:rsidRDefault="00F52EA7"/>
    <w:p w:rsidR="00F52EA7" w:rsidRDefault="00F52EA7"/>
    <w:p w:rsidR="00F52EA7" w:rsidRDefault="00F52EA7"/>
    <w:p w:rsidR="00F52EA7" w:rsidRDefault="00F52EA7"/>
    <w:p w:rsidR="00F52EA7" w:rsidRDefault="00F52EA7"/>
  </w:footnote>
  <w:footnote w:type="continuationSeparator" w:id="0">
    <w:p w:rsidR="00F52EA7" w:rsidRDefault="00F52EA7">
      <w:r>
        <w:continuationSeparator/>
      </w:r>
    </w:p>
    <w:p w:rsidR="00F52EA7" w:rsidRDefault="00F52EA7"/>
    <w:p w:rsidR="00F52EA7" w:rsidRDefault="00F52EA7"/>
    <w:p w:rsidR="00F52EA7" w:rsidRDefault="00F52EA7"/>
    <w:p w:rsidR="00F52EA7" w:rsidRDefault="00F52EA7"/>
    <w:p w:rsidR="00F52EA7" w:rsidRDefault="00F52EA7"/>
    <w:p w:rsidR="00F52EA7" w:rsidRDefault="00F52EA7"/>
    <w:p w:rsidR="00F52EA7" w:rsidRDefault="00F52EA7"/>
    <w:p w:rsidR="00F52EA7" w:rsidRDefault="00F52EA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843" w:rsidRDefault="00C66843">
    <w:pPr>
      <w:pStyle w:val="Header"/>
    </w:pPr>
  </w:p>
  <w:p w:rsidR="00C66843" w:rsidRDefault="00C6684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843" w:rsidRPr="00F04B04" w:rsidRDefault="00C66843" w:rsidP="0060180A">
    <w:pPr>
      <w:pStyle w:val="Header"/>
    </w:pPr>
  </w:p>
  <w:p w:rsidR="00C66843" w:rsidRDefault="00C6684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4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>
    <w:nsid w:val="283123E7"/>
    <w:multiLevelType w:val="multilevel"/>
    <w:tmpl w:val="7B2CD562"/>
    <w:numStyleLink w:val="ListNumbers"/>
  </w:abstractNum>
  <w:abstractNum w:abstractNumId="8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9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1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5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55C817AE"/>
    <w:multiLevelType w:val="hybridMultilevel"/>
    <w:tmpl w:val="54A0F0CE"/>
    <w:lvl w:ilvl="0" w:tplc="C98CA9F4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BB80D4C">
      <w:start w:val="7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B892C6">
      <w:start w:val="7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6842CA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45E325E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E9020EA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63C638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1B61C9C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17A59E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2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8"/>
  </w:num>
  <w:num w:numId="4">
    <w:abstractNumId w:val="4"/>
  </w:num>
  <w:num w:numId="5">
    <w:abstractNumId w:val="1"/>
  </w:num>
  <w:num w:numId="6">
    <w:abstractNumId w:val="2"/>
  </w:num>
  <w:num w:numId="7">
    <w:abstractNumId w:val="17"/>
  </w:num>
  <w:num w:numId="8">
    <w:abstractNumId w:val="19"/>
  </w:num>
  <w:num w:numId="9">
    <w:abstractNumId w:val="10"/>
  </w:num>
  <w:num w:numId="10">
    <w:abstractNumId w:val="3"/>
  </w:num>
  <w:num w:numId="11">
    <w:abstractNumId w:val="0"/>
  </w:num>
  <w:num w:numId="12">
    <w:abstractNumId w:val="20"/>
  </w:num>
  <w:num w:numId="13">
    <w:abstractNumId w:val="5"/>
  </w:num>
  <w:num w:numId="14">
    <w:abstractNumId w:val="14"/>
  </w:num>
  <w:num w:numId="15">
    <w:abstractNumId w:val="6"/>
  </w:num>
  <w:num w:numId="16">
    <w:abstractNumId w:val="12"/>
  </w:num>
  <w:num w:numId="17">
    <w:abstractNumId w:val="15"/>
  </w:num>
  <w:num w:numId="18">
    <w:abstractNumId w:val="11"/>
  </w:num>
  <w:num w:numId="19">
    <w:abstractNumId w:val="7"/>
  </w:num>
  <w:num w:numId="20">
    <w:abstractNumId w:val="16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IE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es-ES" w:vendorID="64" w:dllVersion="131078" w:nlCheck="1" w:checkStyle="1"/>
  <w:attachedTemplate r:id="rId1"/>
  <w:linkStyles/>
  <w:stylePaneFormatFilter w:val="1021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5694"/>
    <w:rsid w:val="0005647E"/>
    <w:rsid w:val="00063E5A"/>
    <w:rsid w:val="00072292"/>
    <w:rsid w:val="00081BE1"/>
    <w:rsid w:val="0008722D"/>
    <w:rsid w:val="000906B1"/>
    <w:rsid w:val="00093416"/>
    <w:rsid w:val="00097FBD"/>
    <w:rsid w:val="000A1E09"/>
    <w:rsid w:val="000A3B37"/>
    <w:rsid w:val="000A3CD4"/>
    <w:rsid w:val="000A7FB4"/>
    <w:rsid w:val="000B14A9"/>
    <w:rsid w:val="000B6942"/>
    <w:rsid w:val="000C07CC"/>
    <w:rsid w:val="000C0D1D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5151"/>
    <w:rsid w:val="000F6BF7"/>
    <w:rsid w:val="00100606"/>
    <w:rsid w:val="00102A40"/>
    <w:rsid w:val="0010527B"/>
    <w:rsid w:val="00105AB6"/>
    <w:rsid w:val="001065C3"/>
    <w:rsid w:val="001101FF"/>
    <w:rsid w:val="0011694F"/>
    <w:rsid w:val="001202FC"/>
    <w:rsid w:val="00120435"/>
    <w:rsid w:val="00123B5C"/>
    <w:rsid w:val="00124CAE"/>
    <w:rsid w:val="00133251"/>
    <w:rsid w:val="00133E60"/>
    <w:rsid w:val="00141CF3"/>
    <w:rsid w:val="00143486"/>
    <w:rsid w:val="00145D0E"/>
    <w:rsid w:val="001509BB"/>
    <w:rsid w:val="0015132B"/>
    <w:rsid w:val="00151873"/>
    <w:rsid w:val="00152851"/>
    <w:rsid w:val="00153D4B"/>
    <w:rsid w:val="00153E2F"/>
    <w:rsid w:val="00156930"/>
    <w:rsid w:val="00157170"/>
    <w:rsid w:val="0016171C"/>
    <w:rsid w:val="00170BE0"/>
    <w:rsid w:val="00170D84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C1435"/>
    <w:rsid w:val="001C1B47"/>
    <w:rsid w:val="001C5EDF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20565C"/>
    <w:rsid w:val="00206D44"/>
    <w:rsid w:val="00215EB0"/>
    <w:rsid w:val="002170FB"/>
    <w:rsid w:val="002209D0"/>
    <w:rsid w:val="0022182E"/>
    <w:rsid w:val="0022295E"/>
    <w:rsid w:val="0022369D"/>
    <w:rsid w:val="00244438"/>
    <w:rsid w:val="002477F9"/>
    <w:rsid w:val="00247C9B"/>
    <w:rsid w:val="00250212"/>
    <w:rsid w:val="002530B6"/>
    <w:rsid w:val="00257BC3"/>
    <w:rsid w:val="00261762"/>
    <w:rsid w:val="00267AAC"/>
    <w:rsid w:val="00272037"/>
    <w:rsid w:val="00273287"/>
    <w:rsid w:val="00274694"/>
    <w:rsid w:val="002828FC"/>
    <w:rsid w:val="00290C5D"/>
    <w:rsid w:val="00292D1F"/>
    <w:rsid w:val="0029433A"/>
    <w:rsid w:val="00294383"/>
    <w:rsid w:val="002A2E03"/>
    <w:rsid w:val="002A3ECB"/>
    <w:rsid w:val="002A71B3"/>
    <w:rsid w:val="002A7EF7"/>
    <w:rsid w:val="002B07A0"/>
    <w:rsid w:val="002B3F6C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E6D30"/>
    <w:rsid w:val="002F1E10"/>
    <w:rsid w:val="002F350A"/>
    <w:rsid w:val="00304A60"/>
    <w:rsid w:val="00311DC4"/>
    <w:rsid w:val="00315FBE"/>
    <w:rsid w:val="00316411"/>
    <w:rsid w:val="00317475"/>
    <w:rsid w:val="00324EB0"/>
    <w:rsid w:val="00327733"/>
    <w:rsid w:val="00327828"/>
    <w:rsid w:val="003411C5"/>
    <w:rsid w:val="00343311"/>
    <w:rsid w:val="00350B36"/>
    <w:rsid w:val="00353971"/>
    <w:rsid w:val="0035746E"/>
    <w:rsid w:val="00360D05"/>
    <w:rsid w:val="00376F0E"/>
    <w:rsid w:val="003819F5"/>
    <w:rsid w:val="00382408"/>
    <w:rsid w:val="0038280F"/>
    <w:rsid w:val="00390429"/>
    <w:rsid w:val="00391BC3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56CC"/>
    <w:rsid w:val="003D320C"/>
    <w:rsid w:val="003D377B"/>
    <w:rsid w:val="003E3023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57A4"/>
    <w:rsid w:val="00480114"/>
    <w:rsid w:val="00480D70"/>
    <w:rsid w:val="004848FE"/>
    <w:rsid w:val="00486AB3"/>
    <w:rsid w:val="004A2EB8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C2D09"/>
    <w:rsid w:val="004E3639"/>
    <w:rsid w:val="004E7764"/>
    <w:rsid w:val="004F2730"/>
    <w:rsid w:val="004F667D"/>
    <w:rsid w:val="004F7C9F"/>
    <w:rsid w:val="0050608A"/>
    <w:rsid w:val="005072B0"/>
    <w:rsid w:val="00507377"/>
    <w:rsid w:val="00515500"/>
    <w:rsid w:val="005200E4"/>
    <w:rsid w:val="00521626"/>
    <w:rsid w:val="0052752C"/>
    <w:rsid w:val="005343AE"/>
    <w:rsid w:val="0053556D"/>
    <w:rsid w:val="00535946"/>
    <w:rsid w:val="00535B87"/>
    <w:rsid w:val="00537187"/>
    <w:rsid w:val="00537934"/>
    <w:rsid w:val="00537BE2"/>
    <w:rsid w:val="00543DE5"/>
    <w:rsid w:val="00553927"/>
    <w:rsid w:val="00554BF1"/>
    <w:rsid w:val="00561165"/>
    <w:rsid w:val="005636AF"/>
    <w:rsid w:val="00563F39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597"/>
    <w:rsid w:val="005B1030"/>
    <w:rsid w:val="005B665E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7559"/>
    <w:rsid w:val="0060163A"/>
    <w:rsid w:val="0060180A"/>
    <w:rsid w:val="00607190"/>
    <w:rsid w:val="00615E63"/>
    <w:rsid w:val="00615EAA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6512D"/>
    <w:rsid w:val="006779E6"/>
    <w:rsid w:val="00681879"/>
    <w:rsid w:val="00686CAC"/>
    <w:rsid w:val="00686DAE"/>
    <w:rsid w:val="00691301"/>
    <w:rsid w:val="00694212"/>
    <w:rsid w:val="00697A2C"/>
    <w:rsid w:val="006A03EC"/>
    <w:rsid w:val="006A4CB0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6660"/>
    <w:rsid w:val="006F0B97"/>
    <w:rsid w:val="006F5C08"/>
    <w:rsid w:val="006F6857"/>
    <w:rsid w:val="00701C4C"/>
    <w:rsid w:val="00702875"/>
    <w:rsid w:val="007058E5"/>
    <w:rsid w:val="0070616B"/>
    <w:rsid w:val="007106C3"/>
    <w:rsid w:val="0071340D"/>
    <w:rsid w:val="00722A43"/>
    <w:rsid w:val="007236F8"/>
    <w:rsid w:val="007347FD"/>
    <w:rsid w:val="00734ED9"/>
    <w:rsid w:val="007352B6"/>
    <w:rsid w:val="00741031"/>
    <w:rsid w:val="00742BA2"/>
    <w:rsid w:val="00743705"/>
    <w:rsid w:val="00744C7F"/>
    <w:rsid w:val="00750C00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4848"/>
    <w:rsid w:val="00785313"/>
    <w:rsid w:val="00787444"/>
    <w:rsid w:val="00787B18"/>
    <w:rsid w:val="00794E39"/>
    <w:rsid w:val="00795CDE"/>
    <w:rsid w:val="007A06B8"/>
    <w:rsid w:val="007A07D3"/>
    <w:rsid w:val="007A3786"/>
    <w:rsid w:val="007B1585"/>
    <w:rsid w:val="007B15E4"/>
    <w:rsid w:val="007B372D"/>
    <w:rsid w:val="007B4DCE"/>
    <w:rsid w:val="007B6A79"/>
    <w:rsid w:val="007C23C7"/>
    <w:rsid w:val="007C4694"/>
    <w:rsid w:val="007C7FC1"/>
    <w:rsid w:val="007D03D9"/>
    <w:rsid w:val="007D4437"/>
    <w:rsid w:val="007D478C"/>
    <w:rsid w:val="007D4D3E"/>
    <w:rsid w:val="007F268B"/>
    <w:rsid w:val="007F49BA"/>
    <w:rsid w:val="0080743E"/>
    <w:rsid w:val="0080757C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31EB4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5E51"/>
    <w:rsid w:val="0084681C"/>
    <w:rsid w:val="00846FD1"/>
    <w:rsid w:val="008528C0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958AB"/>
    <w:rsid w:val="008A1B73"/>
    <w:rsid w:val="008A34F0"/>
    <w:rsid w:val="008A3DDA"/>
    <w:rsid w:val="008A52BA"/>
    <w:rsid w:val="008A5A26"/>
    <w:rsid w:val="008C18EF"/>
    <w:rsid w:val="008C3D35"/>
    <w:rsid w:val="008C55FD"/>
    <w:rsid w:val="008C589D"/>
    <w:rsid w:val="008D10E9"/>
    <w:rsid w:val="008E14D1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36AC9"/>
    <w:rsid w:val="009411B2"/>
    <w:rsid w:val="00945596"/>
    <w:rsid w:val="00946ED4"/>
    <w:rsid w:val="0095415E"/>
    <w:rsid w:val="00954346"/>
    <w:rsid w:val="00960D4C"/>
    <w:rsid w:val="0096116E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6DB8"/>
    <w:rsid w:val="009A36A8"/>
    <w:rsid w:val="009A4646"/>
    <w:rsid w:val="009A6F7E"/>
    <w:rsid w:val="009A75A5"/>
    <w:rsid w:val="009A7F48"/>
    <w:rsid w:val="009B78E0"/>
    <w:rsid w:val="009B79F1"/>
    <w:rsid w:val="009C0E4B"/>
    <w:rsid w:val="009C6384"/>
    <w:rsid w:val="009D2B94"/>
    <w:rsid w:val="009D57DC"/>
    <w:rsid w:val="009E5AF9"/>
    <w:rsid w:val="009E6276"/>
    <w:rsid w:val="009E76DC"/>
    <w:rsid w:val="009E7765"/>
    <w:rsid w:val="009E77AF"/>
    <w:rsid w:val="009E7DCF"/>
    <w:rsid w:val="009F5249"/>
    <w:rsid w:val="009F6C90"/>
    <w:rsid w:val="00A02D6C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4921"/>
    <w:rsid w:val="00A55012"/>
    <w:rsid w:val="00A56414"/>
    <w:rsid w:val="00A566E5"/>
    <w:rsid w:val="00A606DA"/>
    <w:rsid w:val="00A64614"/>
    <w:rsid w:val="00A7102E"/>
    <w:rsid w:val="00A71249"/>
    <w:rsid w:val="00A712F5"/>
    <w:rsid w:val="00A71FDF"/>
    <w:rsid w:val="00A74A54"/>
    <w:rsid w:val="00A81B58"/>
    <w:rsid w:val="00A82548"/>
    <w:rsid w:val="00A82C4D"/>
    <w:rsid w:val="00A90EF6"/>
    <w:rsid w:val="00A954F3"/>
    <w:rsid w:val="00A9737B"/>
    <w:rsid w:val="00AA1CEC"/>
    <w:rsid w:val="00AB0C15"/>
    <w:rsid w:val="00AB27C6"/>
    <w:rsid w:val="00AB376F"/>
    <w:rsid w:val="00AC0900"/>
    <w:rsid w:val="00AC2EF6"/>
    <w:rsid w:val="00AC458F"/>
    <w:rsid w:val="00AC78D2"/>
    <w:rsid w:val="00AD50BF"/>
    <w:rsid w:val="00AD5408"/>
    <w:rsid w:val="00AE4227"/>
    <w:rsid w:val="00AE71FD"/>
    <w:rsid w:val="00AF22D6"/>
    <w:rsid w:val="00AF2D7B"/>
    <w:rsid w:val="00AF3B83"/>
    <w:rsid w:val="00AF49D3"/>
    <w:rsid w:val="00AF519A"/>
    <w:rsid w:val="00AF7C99"/>
    <w:rsid w:val="00B06EDB"/>
    <w:rsid w:val="00B07826"/>
    <w:rsid w:val="00B12DD1"/>
    <w:rsid w:val="00B1315F"/>
    <w:rsid w:val="00B132CA"/>
    <w:rsid w:val="00B16493"/>
    <w:rsid w:val="00B204B4"/>
    <w:rsid w:val="00B208B8"/>
    <w:rsid w:val="00B20CAE"/>
    <w:rsid w:val="00B25487"/>
    <w:rsid w:val="00B25E0E"/>
    <w:rsid w:val="00B27255"/>
    <w:rsid w:val="00B3086D"/>
    <w:rsid w:val="00B31033"/>
    <w:rsid w:val="00B33345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36CF"/>
    <w:rsid w:val="00B7373E"/>
    <w:rsid w:val="00B8095B"/>
    <w:rsid w:val="00B81E38"/>
    <w:rsid w:val="00B85423"/>
    <w:rsid w:val="00B934A1"/>
    <w:rsid w:val="00B953E6"/>
    <w:rsid w:val="00BA6E6A"/>
    <w:rsid w:val="00BB25E9"/>
    <w:rsid w:val="00BC78F1"/>
    <w:rsid w:val="00BD0FC6"/>
    <w:rsid w:val="00BD2F88"/>
    <w:rsid w:val="00BD54B1"/>
    <w:rsid w:val="00BD73BC"/>
    <w:rsid w:val="00BE274D"/>
    <w:rsid w:val="00BF1D0D"/>
    <w:rsid w:val="00BF27CC"/>
    <w:rsid w:val="00BF46EA"/>
    <w:rsid w:val="00BF538A"/>
    <w:rsid w:val="00BF7D01"/>
    <w:rsid w:val="00C053C1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674D7"/>
    <w:rsid w:val="00C715C3"/>
    <w:rsid w:val="00C718DE"/>
    <w:rsid w:val="00C71E23"/>
    <w:rsid w:val="00C748AE"/>
    <w:rsid w:val="00C772CE"/>
    <w:rsid w:val="00C777F1"/>
    <w:rsid w:val="00C77B36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2E1"/>
    <w:rsid w:val="00CB79AB"/>
    <w:rsid w:val="00CB7BB5"/>
    <w:rsid w:val="00CC597B"/>
    <w:rsid w:val="00CC7B63"/>
    <w:rsid w:val="00CD01E6"/>
    <w:rsid w:val="00CD651D"/>
    <w:rsid w:val="00CD7A2B"/>
    <w:rsid w:val="00CD7EEC"/>
    <w:rsid w:val="00CE32EE"/>
    <w:rsid w:val="00CE367F"/>
    <w:rsid w:val="00CE4D66"/>
    <w:rsid w:val="00CE5265"/>
    <w:rsid w:val="00CE7583"/>
    <w:rsid w:val="00CE7F3B"/>
    <w:rsid w:val="00CF01D6"/>
    <w:rsid w:val="00CF0D94"/>
    <w:rsid w:val="00CF5C68"/>
    <w:rsid w:val="00CF5E1E"/>
    <w:rsid w:val="00CF5E23"/>
    <w:rsid w:val="00D01314"/>
    <w:rsid w:val="00D200AF"/>
    <w:rsid w:val="00D202B4"/>
    <w:rsid w:val="00D20D7D"/>
    <w:rsid w:val="00D307ED"/>
    <w:rsid w:val="00D30D63"/>
    <w:rsid w:val="00D34200"/>
    <w:rsid w:val="00D35B3C"/>
    <w:rsid w:val="00D364B8"/>
    <w:rsid w:val="00D37F49"/>
    <w:rsid w:val="00D42814"/>
    <w:rsid w:val="00D465E9"/>
    <w:rsid w:val="00D52F81"/>
    <w:rsid w:val="00D531DE"/>
    <w:rsid w:val="00D53520"/>
    <w:rsid w:val="00D56529"/>
    <w:rsid w:val="00D567EE"/>
    <w:rsid w:val="00D578E6"/>
    <w:rsid w:val="00D732F0"/>
    <w:rsid w:val="00D7403F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A3ED3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DF624B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6168"/>
    <w:rsid w:val="00E27F3C"/>
    <w:rsid w:val="00E31DB3"/>
    <w:rsid w:val="00E36EA8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66CCC"/>
    <w:rsid w:val="00E71455"/>
    <w:rsid w:val="00E825E1"/>
    <w:rsid w:val="00E83938"/>
    <w:rsid w:val="00E84171"/>
    <w:rsid w:val="00E87E60"/>
    <w:rsid w:val="00EA556D"/>
    <w:rsid w:val="00EA6273"/>
    <w:rsid w:val="00EB576D"/>
    <w:rsid w:val="00EC2CF4"/>
    <w:rsid w:val="00EC3A4A"/>
    <w:rsid w:val="00EC3A5E"/>
    <w:rsid w:val="00EC5BE5"/>
    <w:rsid w:val="00EC6F8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11EE"/>
    <w:rsid w:val="00F13CA7"/>
    <w:rsid w:val="00F15F19"/>
    <w:rsid w:val="00F209DF"/>
    <w:rsid w:val="00F30B64"/>
    <w:rsid w:val="00F36DD4"/>
    <w:rsid w:val="00F4092F"/>
    <w:rsid w:val="00F51603"/>
    <w:rsid w:val="00F52EA7"/>
    <w:rsid w:val="00F61EAE"/>
    <w:rsid w:val="00F63AD7"/>
    <w:rsid w:val="00F66202"/>
    <w:rsid w:val="00F66846"/>
    <w:rsid w:val="00F71E7D"/>
    <w:rsid w:val="00F752A2"/>
    <w:rsid w:val="00F7707B"/>
    <w:rsid w:val="00F81552"/>
    <w:rsid w:val="00F8620C"/>
    <w:rsid w:val="00F87A81"/>
    <w:rsid w:val="00F90C97"/>
    <w:rsid w:val="00F93BC7"/>
    <w:rsid w:val="00F975CE"/>
    <w:rsid w:val="00FA3976"/>
    <w:rsid w:val="00FB1273"/>
    <w:rsid w:val="00FB4733"/>
    <w:rsid w:val="00FB5348"/>
    <w:rsid w:val="00FB7706"/>
    <w:rsid w:val="00FC0FBE"/>
    <w:rsid w:val="00FC3FEF"/>
    <w:rsid w:val="00FD29A8"/>
    <w:rsid w:val="00FD383F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9" w:uiPriority="39"/>
    <w:lsdException w:name="footnote text" w:uiPriority="17"/>
    <w:lsdException w:name="header" w:uiPriority="23"/>
    <w:lsdException w:name="footer" w:uiPriority="24"/>
    <w:lsdException w:name="caption" w:qFormat="1"/>
    <w:lsdException w:name="footnote reference" w:uiPriority="99"/>
    <w:lsdException w:name="List Bullet" w:uiPriority="99"/>
    <w:lsdException w:name="List Number" w:uiPriority="6" w:qFormat="1"/>
    <w:lsdException w:name="List Bullet 2" w:uiPriority="2" w:qFormat="1"/>
    <w:lsdException w:name="List Bullet 3" w:uiPriority="2" w:qFormat="1"/>
    <w:lsdException w:name="Title" w:uiPriority="27" w:qFormat="1"/>
    <w:lsdException w:name="Default Paragraph Font" w:uiPriority="1"/>
    <w:lsdException w:name="List Continue" w:uiPriority="99"/>
    <w:lsdException w:name="List Continue 2" w:uiPriority="10"/>
    <w:lsdException w:name="List Continue 3" w:uiPriority="10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9" w:uiPriority="39"/>
    <w:lsdException w:name="footnote text" w:uiPriority="17"/>
    <w:lsdException w:name="header" w:uiPriority="23"/>
    <w:lsdException w:name="footer" w:uiPriority="24"/>
    <w:lsdException w:name="caption" w:qFormat="1"/>
    <w:lsdException w:name="footnote reference" w:uiPriority="99"/>
    <w:lsdException w:name="List Bullet" w:uiPriority="99"/>
    <w:lsdException w:name="List Number" w:uiPriority="6" w:qFormat="1"/>
    <w:lsdException w:name="List Bullet 2" w:uiPriority="2" w:qFormat="1"/>
    <w:lsdException w:name="List Bullet 3" w:uiPriority="2" w:qFormat="1"/>
    <w:lsdException w:name="Title" w:uiPriority="27" w:qFormat="1"/>
    <w:lsdException w:name="Default Paragraph Font" w:uiPriority="1"/>
    <w:lsdException w:name="List Continue" w:uiPriority="99"/>
    <w:lsdException w:name="List Continue 2" w:uiPriority="10"/>
    <w:lsdException w:name="List Continue 3" w:uiPriority="10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9321">
          <w:marLeft w:val="6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9989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31978">
          <w:marLeft w:val="191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94F9B70CCDC84027AAD2F531C2B63F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2B7219-C050-4184-B62B-20CC8B0E3028}"/>
      </w:docPartPr>
      <w:docPartBody>
        <w:p w:rsidR="00F847BC" w:rsidRDefault="00827AA6"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2E4FB87B4CC647FDA4D36547A1B96B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D5F788-6276-4D71-9FC1-A1DBD4C70E59}"/>
      </w:docPartPr>
      <w:docPartBody>
        <w:p w:rsidR="00F847BC" w:rsidRDefault="00827AA6"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463F236D03DB4D86A9036445003150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DBF074-A4BE-4669-87E5-AAFDF6FD0E95}"/>
      </w:docPartPr>
      <w:docPartBody>
        <w:p w:rsidR="00F847BC" w:rsidRDefault="00827AA6"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A0E62C0512C24F84997FEEC814F7EA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987AF0-5551-49FC-80CB-DA5CE4280902}"/>
      </w:docPartPr>
      <w:docPartBody>
        <w:p w:rsidR="00F847BC" w:rsidRDefault="00827AA6">
          <w:r w:rsidRPr="00A164DA">
            <w:rPr>
              <w:rStyle w:val="PlaceholderText"/>
            </w:rPr>
            <w:t>[Meeting Document Number]</w:t>
          </w:r>
        </w:p>
      </w:docPartBody>
    </w:docPart>
    <w:docPart>
      <w:docPartPr>
        <w:name w:val="6330D81EE4A846B2AE2634BD86BB3E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CE4407-F7CF-42C3-9F3A-13637DDA7E1F}"/>
      </w:docPartPr>
      <w:docPartBody>
        <w:p w:rsidR="00F847BC" w:rsidRDefault="00827AA6">
          <w:r w:rsidRPr="00A164DA">
            <w:rPr>
              <w:rStyle w:val="PlaceholderText"/>
            </w:rPr>
            <w:t>[Document Creation Date]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827AA6"/>
    <w:rsid w:val="0006203D"/>
    <w:rsid w:val="002716E9"/>
    <w:rsid w:val="00314D9C"/>
    <w:rsid w:val="0035327C"/>
    <w:rsid w:val="004141AC"/>
    <w:rsid w:val="004E6584"/>
    <w:rsid w:val="00503984"/>
    <w:rsid w:val="006E49B5"/>
    <w:rsid w:val="0079543D"/>
    <w:rsid w:val="007B7A47"/>
    <w:rsid w:val="007D79F7"/>
    <w:rsid w:val="0080175C"/>
    <w:rsid w:val="00827AA6"/>
    <w:rsid w:val="0085164C"/>
    <w:rsid w:val="00856202"/>
    <w:rsid w:val="0098084D"/>
    <w:rsid w:val="00B41CE4"/>
    <w:rsid w:val="00CF769A"/>
    <w:rsid w:val="00D44118"/>
    <w:rsid w:val="00D96815"/>
    <w:rsid w:val="00DB6EB0"/>
    <w:rsid w:val="00F6290C"/>
    <w:rsid w:val="00F7310F"/>
    <w:rsid w:val="00F84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CF769A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B1DA8885C51FD409795AD7EB5E5358E" ma:contentTypeVersion="2" ma:contentTypeDescription="Group Document Content Type" ma:contentTypeScope="" ma:versionID="1a6943b5d26d12b2a38506271704eb8e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>Approval</GSMAItemFor>
    <GSMAMeetingDate xmlns="ADEDD60E-22E2-4049-BE99-80A2BB237DD5">2014-09-02T23:00:00Z</GSMAMeetingDate>
    <GSMADocumentOwner xmlns="ADEDD60E-22E2-4049-BE99-80A2BB237DD5">
      <UserInfo>
        <DisplayName/>
        <AccountId xsi:nil="true"/>
        <AccountType/>
      </UserInfo>
    </GSMADocumentOwner>
    <GSMAListOfContributors xmlns="ADEDD60E-22E2-4049-BE99-80A2BB237DD5">Ivo Sedlacek</GSMAListOfContributors>
    <GSMAKBCategoryTaxHTField0 xmlns="ADEDD60E-22E2-4049-BE99-80A2BB237DD5">
      <Terms xmlns="http://schemas.microsoft.com/office/infopath/2007/PartnerControls"/>
    </GSMAKBCategoryTaxHTField0>
    <TaxCatchAll xmlns="54cf9ea2-8b24-4a35-a789-c10402c86061">
      <Value>8</Value>
    </TaxCatchAll>
    <GSMADocumentCreatedDate xmlns="ADEDD60E-22E2-4049-BE99-80A2BB237DD5">2014-09-18T22:00:00Z</GSMADocumentCreatedDate>
    <GSMAMeetingNameAndNumber xmlns="ADEDD60E-22E2-4049-BE99-80A2BB237DD5">
      <Url xsi:nil="true"/>
      <Description xsi:nil="true"/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>T-ADS for UEs supporting access to IMS via WLAN connected to EPC using S2b or S2a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General</TermName>
          <TermId xmlns="http://schemas.microsoft.com/office/infopath/2007/PartnerControls">ea886d15-f060-4293-b7b7-47e866d9f02c</TermId>
        </TermInfo>
      </Terms>
    </GSMADocumentTypeTaxHTField0>
    <GSMATemplateConversionStatus xmlns="ADEDD60E-22E2-4049-BE99-80A2BB237DD5" xsi:nil="true"/>
    <GSMAMeetingNameAndNumberText xmlns="ADEDD60E-22E2-4049-BE99-80A2BB237DD5">RiLTE40</GSMAMeetingNameAndNumberText>
    <GSMAMeetingItemNumber xmlns="ADEDD60E-22E2-4049-BE99-80A2BB237DD5">RILTE40 Doc_116</GSMAMeetingItemNumber>
    <GSMADocumentNumber xmlns="ADEDD60E-22E2-4049-BE99-80A2BB237DD5" xsi:nil="true"/>
    <GSMAMeetingLocation xmlns="ADEDD60E-22E2-4049-BE99-80A2BB237DD5">Conference Call</GSMAMeetingLocation>
    <GSMARelatedDiscussion xmlns="ADEDD60E-22E2-4049-BE99-80A2BB237DD5">
      <Url xsi:nil="true"/>
      <Description xsi:nil="true"/>
    </GSMARelatedDiscussion>
    <_dlc_DocId xmlns="54cf9ea2-8b24-4a35-a789-c10402c86061">INFO-2223-3278</_dlc_DocId>
    <GSMAMeetingNameAndNumberLocal xmlns="ADEDD60E-22E2-4049-BE99-80A2BB237DD5">
      <Url>https://infocentre2.gsma.com/gp/wg/IR/PWP/Lists/Calendar/DispForm.aspx?ID=74</Url>
      <Description>PACKET #73</Description>
    </GSMAMeetingNameAndNumberLocal>
    <GSMAMeetingItemNumberLocal xmlns="ADEDD60E-22E2-4049-BE99-80A2BB237DD5">PACKET#73 Doc 015</GSMAMeetingItemNumberLocal>
    <_dlc_DocIdUrl xmlns="54cf9ea2-8b24-4a35-a789-c10402c86061">
      <Url>https://infocentre2.gsma.com/gp/wg/FF/_layouts/DocIdRedir.aspx?ID=INFO-2223-3278</Url>
      <Description>INFO-2223-3278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BC59350-D0FA-4504-A2D1-A2BB187C07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EAC83-F9E2-4A04-951E-BA02EE9A99D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9900F17-197F-49E4-BE5E-26C322711E95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ADEDD60E-22E2-4049-BE99-80A2BB237DD5"/>
    <ds:schemaRef ds:uri="54cf9ea2-8b24-4a35-a789-c10402c86061"/>
    <ds:schemaRef ds:uri="http://schemas.openxmlformats.org/package/2006/metadata/core-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802496D0-1781-4017-A00C-1949C23DA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3</TotalTime>
  <Pages>2</Pages>
  <Words>320</Words>
  <Characters>1643</Characters>
  <Application>Microsoft Office Word</Application>
  <DocSecurity>0</DocSecurity>
  <Lines>13</Lines>
  <Paragraphs>3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5" baseType="lpstr">
      <vt:lpstr>LS Title</vt:lpstr>
      <vt:lpstr>LS Title</vt:lpstr>
      <vt:lpstr>LS to TDS re Call Reference in NRTRDE</vt:lpstr>
      <vt:lpstr>LS to TDS re Call Reference in NRTRDE</vt:lpstr>
      <vt:lpstr>Combined Uniform and Liaison Statement Cover Sheets Template</vt:lpstr>
    </vt:vector>
  </TitlesOfParts>
  <Company>Nokia Oyj</Company>
  <LinksUpToDate>false</LinksUpToDate>
  <CharactersWithSpaces>1960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Lennart Norell;vincent.danno@orange.com</dc:creator>
  <cp:lastModifiedBy>MCC Changes</cp:lastModifiedBy>
  <cp:revision>3</cp:revision>
  <cp:lastPrinted>2006-09-14T07:39:00Z</cp:lastPrinted>
  <dcterms:created xsi:type="dcterms:W3CDTF">2014-11-03T11:17:00Z</dcterms:created>
  <dcterms:modified xsi:type="dcterms:W3CDTF">2014-11-03T11:19:00Z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0x010100EC728DFF17A841B193288BA44365FF7000B94428117C9D4ABEAE546B343679976600ACDBF4E2DAA944C2AE01FEAD255A01F600DB1DA8885C51FD409795AD7EB5E5358E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e02748a1-cf77-456f-add4-a60596012e76</vt:lpwstr>
  </property>
</Properties>
</file>